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1FD" w:rsidRPr="00FA5EDC" w:rsidRDefault="00A331FD" w:rsidP="00A84F23">
      <w:pPr>
        <w:pStyle w:val="BodyText"/>
        <w:jc w:val="both"/>
      </w:pPr>
    </w:p>
    <w:p w:rsidR="00A331FD" w:rsidRDefault="00A331FD" w:rsidP="00A84F23">
      <w:pPr>
        <w:pStyle w:val="BodyText"/>
        <w:jc w:val="both"/>
      </w:pPr>
      <w:r>
        <w:t xml:space="preserve">                                                                                              ПРОЕКТ</w:t>
      </w:r>
    </w:p>
    <w:p w:rsidR="00A331FD" w:rsidRPr="00DC30D7" w:rsidRDefault="00A331FD" w:rsidP="00A84F23">
      <w:pPr>
        <w:pStyle w:val="Heading4"/>
        <w:jc w:val="center"/>
      </w:pPr>
      <w:r w:rsidRPr="00F26A8F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7" o:title=""/>
          </v:shape>
          <o:OLEObject Type="Embed" ProgID="Paint.Picture" ShapeID="_x0000_i1025" DrawAspect="Content" ObjectID="_1610522096" r:id="rId8"/>
        </w:object>
      </w:r>
    </w:p>
    <w:p w:rsidR="00A331FD" w:rsidRDefault="00A331FD" w:rsidP="00A84F23">
      <w:pPr>
        <w:pStyle w:val="Heading2"/>
        <w:rPr>
          <w:lang w:val="uk-UA"/>
        </w:rPr>
      </w:pPr>
    </w:p>
    <w:p w:rsidR="00A331FD" w:rsidRDefault="00A331FD" w:rsidP="00A84F23">
      <w:pPr>
        <w:pStyle w:val="Heading2"/>
      </w:pPr>
      <w:r>
        <w:t>УКРАЇНА</w:t>
      </w:r>
    </w:p>
    <w:p w:rsidR="00A331FD" w:rsidRDefault="00A331FD" w:rsidP="00A84F23">
      <w:pPr>
        <w:pStyle w:val="Heading3"/>
        <w:rPr>
          <w:b/>
        </w:rPr>
      </w:pPr>
      <w:r>
        <w:rPr>
          <w:b/>
        </w:rPr>
        <w:t>Пологівська районна рада</w:t>
      </w:r>
    </w:p>
    <w:p w:rsidR="00A331FD" w:rsidRDefault="00A331FD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A331FD" w:rsidRDefault="00A331FD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сьомого скликання</w:t>
      </w:r>
    </w:p>
    <w:p w:rsidR="00A331FD" w:rsidRPr="005F5EBB" w:rsidRDefault="00A331FD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тридцять шоста  </w:t>
      </w:r>
      <w:r w:rsidRPr="005F5EBB">
        <w:rPr>
          <w:b/>
          <w:i/>
          <w:sz w:val="28"/>
          <w:lang w:val="uk-UA"/>
        </w:rPr>
        <w:t>сесія</w:t>
      </w:r>
    </w:p>
    <w:p w:rsidR="00A331FD" w:rsidRDefault="00A331FD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A331FD" w:rsidRPr="0036679E" w:rsidRDefault="00A331FD" w:rsidP="00A84F23">
      <w:pPr>
        <w:jc w:val="center"/>
        <w:rPr>
          <w:b/>
          <w:i/>
          <w:sz w:val="28"/>
          <w:lang w:val="uk-UA"/>
        </w:rPr>
      </w:pPr>
      <w:r w:rsidRPr="0036679E">
        <w:rPr>
          <w:b/>
          <w:i/>
          <w:sz w:val="28"/>
          <w:lang w:val="uk-UA"/>
        </w:rPr>
        <w:t>Р і ш е н н я</w:t>
      </w:r>
    </w:p>
    <w:p w:rsidR="00A331FD" w:rsidRDefault="00A331FD" w:rsidP="00A84F23">
      <w:pPr>
        <w:jc w:val="both"/>
        <w:rPr>
          <w:b/>
          <w:i/>
          <w:lang w:val="uk-UA"/>
        </w:rPr>
      </w:pPr>
      <w:r>
        <w:rPr>
          <w:b/>
          <w:i/>
          <w:sz w:val="28"/>
          <w:lang w:val="uk-UA"/>
        </w:rPr>
        <w:t xml:space="preserve">  </w:t>
      </w:r>
      <w:r w:rsidRPr="0010208E">
        <w:rPr>
          <w:b/>
          <w:lang w:val="uk-UA"/>
        </w:rPr>
        <w:t xml:space="preserve">______________________ </w:t>
      </w:r>
      <w:r w:rsidRPr="0010208E">
        <w:rPr>
          <w:lang w:val="uk-UA"/>
        </w:rPr>
        <w:t xml:space="preserve">                                                                                №_____</w:t>
      </w:r>
    </w:p>
    <w:p w:rsidR="00A331FD" w:rsidRDefault="00A331FD" w:rsidP="00A84F23">
      <w:pPr>
        <w:jc w:val="both"/>
        <w:rPr>
          <w:b/>
          <w:i/>
          <w:sz w:val="28"/>
          <w:lang w:val="uk-UA"/>
        </w:rPr>
      </w:pPr>
    </w:p>
    <w:p w:rsidR="00A331FD" w:rsidRDefault="00A331FD" w:rsidP="00A84F23">
      <w:pPr>
        <w:spacing w:line="240" w:lineRule="exact"/>
        <w:jc w:val="both"/>
        <w:rPr>
          <w:sz w:val="28"/>
          <w:lang w:val="uk-UA"/>
        </w:rPr>
      </w:pPr>
    </w:p>
    <w:p w:rsidR="00A331FD" w:rsidRPr="00FA2F1B" w:rsidRDefault="00A331FD" w:rsidP="00FA2F1B">
      <w:pPr>
        <w:spacing w:line="240" w:lineRule="exact"/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>Про внесення змін</w:t>
      </w:r>
      <w:r>
        <w:rPr>
          <w:sz w:val="28"/>
          <w:szCs w:val="28"/>
          <w:lang w:val="uk-UA"/>
        </w:rPr>
        <w:t xml:space="preserve"> </w:t>
      </w:r>
      <w:r w:rsidRPr="00FA2F1B">
        <w:rPr>
          <w:sz w:val="28"/>
          <w:szCs w:val="28"/>
          <w:lang w:val="uk-UA"/>
        </w:rPr>
        <w:t xml:space="preserve">до районної Програми соціальної підтримки ветеранів війни, праці, дітей війни, </w:t>
      </w:r>
      <w:r>
        <w:rPr>
          <w:sz w:val="28"/>
          <w:szCs w:val="28"/>
          <w:lang w:val="uk-UA"/>
        </w:rPr>
        <w:t>осіб з інвалідністю</w:t>
      </w:r>
      <w:r w:rsidRPr="00FA2F1B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>
        <w:rPr>
          <w:sz w:val="28"/>
          <w:szCs w:val="28"/>
          <w:lang w:val="uk-UA"/>
        </w:rPr>
        <w:t xml:space="preserve"> (зі змінами та доповненнями)</w:t>
      </w:r>
    </w:p>
    <w:p w:rsidR="00A331FD" w:rsidRPr="00FA2F1B" w:rsidRDefault="00A331FD" w:rsidP="00FA2F1B">
      <w:pPr>
        <w:spacing w:line="240" w:lineRule="exact"/>
        <w:jc w:val="both"/>
        <w:rPr>
          <w:sz w:val="28"/>
          <w:szCs w:val="28"/>
          <w:lang w:val="uk-UA"/>
        </w:rPr>
      </w:pPr>
    </w:p>
    <w:p w:rsidR="00A331FD" w:rsidRPr="00EA78D7" w:rsidRDefault="00A331FD" w:rsidP="00FA2F1B">
      <w:pPr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ab/>
      </w:r>
      <w:r w:rsidRPr="00EA78D7">
        <w:rPr>
          <w:sz w:val="28"/>
          <w:szCs w:val="28"/>
          <w:lang w:val="uk-UA"/>
        </w:rPr>
        <w:t xml:space="preserve"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їх 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</w:t>
      </w:r>
      <w:r>
        <w:rPr>
          <w:sz w:val="28"/>
          <w:szCs w:val="28"/>
          <w:lang w:val="uk-UA"/>
        </w:rPr>
        <w:t>осіб з інвалідністю внаслідок</w:t>
      </w:r>
      <w:r w:rsidRPr="00EA78D7">
        <w:rPr>
          <w:sz w:val="28"/>
          <w:szCs w:val="28"/>
          <w:lang w:val="uk-UA"/>
        </w:rPr>
        <w:t xml:space="preserve"> війни», «Про соціальні послуги», Бюджетного кодексу України,  Пологівська районна рада  в и р і ш и  л а :</w:t>
      </w:r>
    </w:p>
    <w:p w:rsidR="00A331FD" w:rsidRPr="00EA78D7" w:rsidRDefault="00A331FD" w:rsidP="00FA2F1B">
      <w:pPr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 xml:space="preserve">          </w:t>
      </w:r>
    </w:p>
    <w:p w:rsidR="00A331FD" w:rsidRDefault="00A331FD" w:rsidP="004F48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4F4828">
        <w:rPr>
          <w:sz w:val="28"/>
          <w:szCs w:val="28"/>
          <w:lang w:val="uk-UA"/>
        </w:rPr>
        <w:t xml:space="preserve">Внести зміни до районної Програми соціальної підтримки ветеранів війни, праці, дітей війни, </w:t>
      </w:r>
      <w:r>
        <w:rPr>
          <w:sz w:val="28"/>
          <w:szCs w:val="28"/>
          <w:lang w:val="uk-UA"/>
        </w:rPr>
        <w:t>осіб з інвалідністю</w:t>
      </w:r>
      <w:r w:rsidRPr="004F4828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 (зі змінами</w:t>
      </w:r>
      <w:r>
        <w:rPr>
          <w:sz w:val="28"/>
          <w:szCs w:val="28"/>
          <w:lang w:val="uk-UA"/>
        </w:rPr>
        <w:t xml:space="preserve"> та доповненнями</w:t>
      </w:r>
      <w:r w:rsidRPr="004F4828">
        <w:rPr>
          <w:sz w:val="28"/>
          <w:szCs w:val="28"/>
          <w:lang w:val="uk-UA"/>
        </w:rPr>
        <w:t>), затвердженої рішенням районної ради від 29.09.2017 №7, а саме:</w:t>
      </w:r>
    </w:p>
    <w:p w:rsidR="00A331FD" w:rsidRDefault="00A331FD" w:rsidP="004F4828">
      <w:pPr>
        <w:ind w:firstLine="708"/>
        <w:jc w:val="both"/>
        <w:rPr>
          <w:sz w:val="28"/>
          <w:szCs w:val="28"/>
          <w:lang w:val="uk-UA"/>
        </w:rPr>
      </w:pPr>
    </w:p>
    <w:p w:rsidR="00A331FD" w:rsidRDefault="00A331FD" w:rsidP="004F48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у підпунктах 2.5., 2.9., 2.10. пункту 2, розділу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 Програми виключити із виконавців заходу КУ «Територіальний центр соціального обслуговування (надання соціальних послуг)».</w:t>
      </w:r>
    </w:p>
    <w:p w:rsidR="00A331FD" w:rsidRPr="00A8069E" w:rsidRDefault="00A331FD" w:rsidP="004F4828">
      <w:pPr>
        <w:ind w:firstLine="708"/>
        <w:jc w:val="both"/>
        <w:rPr>
          <w:sz w:val="28"/>
          <w:szCs w:val="28"/>
          <w:lang w:val="uk-UA"/>
        </w:rPr>
      </w:pPr>
    </w:p>
    <w:p w:rsidR="00A331FD" w:rsidRPr="0037075F" w:rsidRDefault="00A331FD" w:rsidP="008063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</w:t>
      </w:r>
      <w:r w:rsidRPr="0037075F">
        <w:rPr>
          <w:sz w:val="28"/>
          <w:szCs w:val="28"/>
          <w:lang w:val="uk-UA"/>
        </w:rPr>
        <w:t>Пункт 8 Характеристики районної Програми викласти в такій редакції:</w:t>
      </w:r>
    </w:p>
    <w:p w:rsidR="00A331FD" w:rsidRDefault="00A331FD" w:rsidP="008063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«</w:t>
      </w:r>
      <w:r w:rsidRPr="00852654">
        <w:rPr>
          <w:sz w:val="28"/>
          <w:szCs w:val="28"/>
          <w:u w:val="single"/>
          <w:lang w:val="uk-UA"/>
        </w:rPr>
        <w:t>Загальні обсяги фінансування</w:t>
      </w:r>
      <w:r w:rsidRPr="00852654">
        <w:rPr>
          <w:sz w:val="28"/>
          <w:szCs w:val="28"/>
          <w:lang w:val="uk-UA"/>
        </w:rPr>
        <w:t xml:space="preserve">: на виконання районної </w:t>
      </w:r>
      <w:r w:rsidRPr="00852654">
        <w:rPr>
          <w:sz w:val="28"/>
          <w:lang w:val="uk-UA"/>
        </w:rPr>
        <w:t>Програми соціальної</w:t>
      </w:r>
      <w:r>
        <w:rPr>
          <w:sz w:val="28"/>
          <w:lang w:val="uk-UA"/>
        </w:rPr>
        <w:t xml:space="preserve"> підтримки   ветеранів війни, </w:t>
      </w:r>
      <w:r w:rsidRPr="00852654">
        <w:rPr>
          <w:sz w:val="28"/>
          <w:lang w:val="uk-UA"/>
        </w:rPr>
        <w:t xml:space="preserve">праці, дітей війни, </w:t>
      </w:r>
      <w:r>
        <w:rPr>
          <w:sz w:val="28"/>
          <w:lang w:val="uk-UA"/>
        </w:rPr>
        <w:t xml:space="preserve">осіб з </w:t>
      </w:r>
      <w:r w:rsidRPr="00852654">
        <w:rPr>
          <w:sz w:val="28"/>
          <w:lang w:val="uk-UA"/>
        </w:rPr>
        <w:t>інвалід</w:t>
      </w:r>
      <w:r>
        <w:rPr>
          <w:sz w:val="28"/>
          <w:lang w:val="uk-UA"/>
        </w:rPr>
        <w:t>ністю</w:t>
      </w:r>
      <w:r w:rsidRPr="00852654">
        <w:rPr>
          <w:sz w:val="28"/>
          <w:lang w:val="uk-UA"/>
        </w:rPr>
        <w:t xml:space="preserve">, інших соціальних груп населення, що перебувають у складних життєвих обставинах «Назустріч людям» на 2018-2020  роки </w:t>
      </w:r>
      <w:r w:rsidRPr="00852654">
        <w:rPr>
          <w:sz w:val="28"/>
          <w:szCs w:val="28"/>
          <w:lang w:val="uk-UA"/>
        </w:rPr>
        <w:t>потрібні кошти:</w:t>
      </w:r>
    </w:p>
    <w:p w:rsidR="00A331FD" w:rsidRDefault="00A331FD" w:rsidP="0080633A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17696,3 тис. грн., а саме: 2018 рік – 6510,1 тис. грн., 2019 рік – 6493,1  тис. грн., 2020 рік – 4693,1 тис. грн.;</w:t>
      </w:r>
    </w:p>
    <w:p w:rsidR="00A331FD" w:rsidRDefault="00A331FD" w:rsidP="0080633A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 Пологівського району Запорізької області до районного бюджету 2385,0 тис. грн., а саме: 2018 рік – 795,0 тис. грн., 2019 рік – 795,0 тис. грн., 2020 рік –795,0 тис. грн.</w:t>
      </w:r>
    </w:p>
    <w:p w:rsidR="00A331FD" w:rsidRDefault="00A331FD" w:rsidP="0080633A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0,0 тис. грн, а саме: 2018 рік -0,0 тис. грн., 2019 рік – 0,0 тис. грн., 2020 рік – 0,0 тис. грн.»</w:t>
      </w:r>
    </w:p>
    <w:p w:rsidR="00A331FD" w:rsidRPr="00852654" w:rsidRDefault="00A331FD" w:rsidP="0080633A">
      <w:pPr>
        <w:ind w:firstLine="708"/>
        <w:rPr>
          <w:sz w:val="28"/>
          <w:lang w:val="uk-UA"/>
        </w:rPr>
      </w:pPr>
    </w:p>
    <w:p w:rsidR="00A331FD" w:rsidRDefault="00A331FD" w:rsidP="00B82FE9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</w:t>
      </w:r>
      <w:r w:rsidRPr="00A8069E">
        <w:rPr>
          <w:sz w:val="28"/>
          <w:szCs w:val="28"/>
          <w:lang w:val="uk-UA"/>
        </w:rPr>
        <w:t xml:space="preserve"> Розділ </w:t>
      </w:r>
      <w:r w:rsidRPr="00A8069E">
        <w:rPr>
          <w:sz w:val="28"/>
          <w:szCs w:val="28"/>
          <w:lang w:val="en-US"/>
        </w:rPr>
        <w:t>V</w:t>
      </w:r>
      <w:r w:rsidRPr="00A8069E">
        <w:rPr>
          <w:sz w:val="28"/>
          <w:szCs w:val="28"/>
          <w:lang w:val="uk-UA"/>
        </w:rPr>
        <w:t xml:space="preserve"> «Фінансове забезпечення Програми» викласти в такій редакції:</w:t>
      </w:r>
      <w:r>
        <w:rPr>
          <w:sz w:val="28"/>
          <w:szCs w:val="28"/>
          <w:lang w:val="uk-UA"/>
        </w:rPr>
        <w:t xml:space="preserve"> </w:t>
      </w:r>
    </w:p>
    <w:p w:rsidR="00A331FD" w:rsidRDefault="00A331FD" w:rsidP="008063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«На виконання районної </w:t>
      </w:r>
      <w:r w:rsidRPr="00507D70">
        <w:rPr>
          <w:sz w:val="28"/>
          <w:lang w:val="uk-UA"/>
        </w:rPr>
        <w:t xml:space="preserve">Програми соціальної підтримки   ветеранів війни,   праці, дітей війни, </w:t>
      </w:r>
      <w:r>
        <w:rPr>
          <w:sz w:val="28"/>
          <w:lang w:val="uk-UA"/>
        </w:rPr>
        <w:t>осіб з інвалідністю</w:t>
      </w:r>
      <w:r w:rsidRPr="00507D70">
        <w:rPr>
          <w:sz w:val="28"/>
          <w:lang w:val="uk-UA"/>
        </w:rPr>
        <w:t xml:space="preserve">, інших соціальних груп населення, що перебувають у складних життєвих обставинах «Назустріч людям» на 2018-2020  роки </w:t>
      </w:r>
      <w:r>
        <w:rPr>
          <w:sz w:val="28"/>
          <w:szCs w:val="28"/>
          <w:lang w:val="uk-UA"/>
        </w:rPr>
        <w:t>потрібні кошти:</w:t>
      </w:r>
    </w:p>
    <w:p w:rsidR="00A331FD" w:rsidRDefault="00A331FD" w:rsidP="0080633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17696,3 тис. грн., а саме: 2018 рік – 6510,1 тис. грн., 2019 рік – 6493,1 тис. грн., 2020 рік – 4693,1 тис. грн.;</w:t>
      </w:r>
    </w:p>
    <w:p w:rsidR="00A331FD" w:rsidRDefault="00A331FD" w:rsidP="0080633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2385,0  тис. грн., а саме: 2018 рік –795,0 тис. грн., 2019 рік – 795,0 тис. грн., 2020 рік –795,0 тис. грн.</w:t>
      </w:r>
    </w:p>
    <w:p w:rsidR="00A331FD" w:rsidRDefault="00A331FD" w:rsidP="0080633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0,0 тис. грн, а саме: 2018 рік - 0,0 тис. грн., 2019 рік – 0,0 тис. грн., 2020 рік – 0,0 тис. грн.</w:t>
      </w:r>
    </w:p>
    <w:p w:rsidR="00A331FD" w:rsidRDefault="00A331FD" w:rsidP="008063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Перелік заходів, фінансування яких передбачається за рахунок коштів районного, обласного бюджетів, інших субвенцій місцевих рад до районного бюджету та інших джерел, не заборонених законодавством, наведений у Додатку до Програми.</w:t>
      </w:r>
    </w:p>
    <w:p w:rsidR="00A331FD" w:rsidRDefault="00A331FD" w:rsidP="00FA2F1B">
      <w:pPr>
        <w:jc w:val="both"/>
        <w:rPr>
          <w:sz w:val="28"/>
          <w:szCs w:val="28"/>
          <w:lang w:val="uk-UA"/>
        </w:rPr>
      </w:pPr>
      <w:r w:rsidRPr="0085168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Фінансування районної Програми може  уточнюватися  щорічно».</w:t>
      </w:r>
    </w:p>
    <w:p w:rsidR="00A331FD" w:rsidRDefault="00A331FD" w:rsidP="00FA2F1B">
      <w:pPr>
        <w:jc w:val="both"/>
        <w:rPr>
          <w:sz w:val="28"/>
          <w:szCs w:val="28"/>
          <w:lang w:val="uk-UA"/>
        </w:rPr>
      </w:pPr>
    </w:p>
    <w:p w:rsidR="00A331FD" w:rsidRPr="00B82FE9" w:rsidRDefault="00A331FD" w:rsidP="00FA2F1B">
      <w:pPr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ab/>
      </w:r>
      <w:r>
        <w:rPr>
          <w:sz w:val="28"/>
          <w:szCs w:val="28"/>
        </w:rPr>
        <w:t>1.4</w:t>
      </w:r>
      <w:r w:rsidRPr="00FA2F1B">
        <w:rPr>
          <w:sz w:val="28"/>
          <w:szCs w:val="28"/>
        </w:rPr>
        <w:t>. додаток до Програми викласти в новій редакції (додається)</w:t>
      </w:r>
      <w:r>
        <w:rPr>
          <w:sz w:val="28"/>
          <w:szCs w:val="28"/>
          <w:lang w:val="uk-UA"/>
        </w:rPr>
        <w:t>.</w:t>
      </w:r>
    </w:p>
    <w:p w:rsidR="00A331FD" w:rsidRPr="00FA2F1B" w:rsidRDefault="00A331FD" w:rsidP="00FA2F1B">
      <w:pPr>
        <w:ind w:firstLine="708"/>
        <w:jc w:val="both"/>
        <w:rPr>
          <w:sz w:val="28"/>
          <w:szCs w:val="28"/>
        </w:rPr>
      </w:pPr>
    </w:p>
    <w:p w:rsidR="00A331FD" w:rsidRPr="00D25C25" w:rsidRDefault="00A331FD" w:rsidP="00FA2F1B">
      <w:pPr>
        <w:ind w:firstLine="708"/>
        <w:jc w:val="both"/>
        <w:rPr>
          <w:sz w:val="28"/>
          <w:szCs w:val="28"/>
          <w:lang w:val="uk-UA"/>
        </w:rPr>
      </w:pPr>
      <w:r w:rsidRPr="00D25C25">
        <w:rPr>
          <w:sz w:val="28"/>
          <w:szCs w:val="28"/>
          <w:lang w:val="uk-UA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A331FD" w:rsidRPr="00D25C25" w:rsidRDefault="00A331FD" w:rsidP="00FA2F1B">
      <w:pPr>
        <w:tabs>
          <w:tab w:val="left" w:pos="3382"/>
        </w:tabs>
        <w:rPr>
          <w:sz w:val="28"/>
          <w:szCs w:val="28"/>
          <w:lang w:val="uk-UA"/>
        </w:rPr>
      </w:pPr>
    </w:p>
    <w:p w:rsidR="00A331FD" w:rsidRPr="00FA2F1B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>Голова ради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О.П.Покутній</w:t>
      </w:r>
    </w:p>
    <w:p w:rsidR="00A331FD" w:rsidRPr="00FA2F1B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331FD" w:rsidRPr="00FA2F1B" w:rsidRDefault="00A331FD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>Проект рішення підготовлений</w:t>
      </w:r>
    </w:p>
    <w:p w:rsidR="00A331FD" w:rsidRPr="00FA2F1B" w:rsidRDefault="00A331FD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управлінням соціального захисту </w:t>
      </w:r>
    </w:p>
    <w:p w:rsidR="00A331FD" w:rsidRPr="00FA2F1B" w:rsidRDefault="00A331FD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населення райдержадміністрації </w:t>
      </w:r>
    </w:p>
    <w:p w:rsidR="00A331FD" w:rsidRPr="00FA2F1B" w:rsidRDefault="00A331FD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</w:p>
    <w:p w:rsidR="00A331FD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 xml:space="preserve">Начальник управління   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О.А.Семененко</w:t>
      </w:r>
    </w:p>
    <w:p w:rsidR="00A331FD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331FD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>Аркуш погодження додається</w:t>
      </w:r>
      <w:r>
        <w:rPr>
          <w:sz w:val="28"/>
          <w:szCs w:val="28"/>
        </w:rPr>
        <w:t>.</w:t>
      </w:r>
    </w:p>
    <w:p w:rsidR="00A331FD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331FD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331FD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331FD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331FD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331FD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331FD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331FD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331FD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331FD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331FD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331FD" w:rsidRDefault="00A331F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A331FD" w:rsidRDefault="00A331FD" w:rsidP="00EA78D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Пояснювальна записка</w:t>
      </w:r>
    </w:p>
    <w:p w:rsidR="00A331FD" w:rsidRDefault="00A331FD" w:rsidP="00EA78D7">
      <w:pPr>
        <w:jc w:val="center"/>
        <w:rPr>
          <w:sz w:val="32"/>
          <w:szCs w:val="32"/>
          <w:lang w:val="uk-UA"/>
        </w:rPr>
      </w:pPr>
    </w:p>
    <w:p w:rsidR="00A331FD" w:rsidRPr="00EA78D7" w:rsidRDefault="00A331FD" w:rsidP="00EA78D7">
      <w:pPr>
        <w:spacing w:line="240" w:lineRule="exact"/>
        <w:jc w:val="both"/>
        <w:rPr>
          <w:b/>
          <w:sz w:val="28"/>
          <w:szCs w:val="28"/>
          <w:lang w:val="uk-UA"/>
        </w:rPr>
      </w:pPr>
      <w:r w:rsidRPr="00EA78D7">
        <w:rPr>
          <w:b/>
          <w:sz w:val="28"/>
          <w:szCs w:val="28"/>
          <w:lang w:val="uk-UA"/>
        </w:rPr>
        <w:t xml:space="preserve">до проекту  рішення районної ради «Про внесення змін до районної Програми соціальної підтримки ветеранів війни, праці, дітей війни, </w:t>
      </w:r>
      <w:r>
        <w:rPr>
          <w:b/>
          <w:sz w:val="28"/>
          <w:szCs w:val="28"/>
          <w:lang w:val="uk-UA"/>
        </w:rPr>
        <w:t>осіб з інвалідність</w:t>
      </w:r>
      <w:r w:rsidRPr="00EA78D7">
        <w:rPr>
          <w:b/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>
        <w:rPr>
          <w:b/>
          <w:sz w:val="28"/>
          <w:szCs w:val="28"/>
          <w:lang w:val="uk-UA"/>
        </w:rPr>
        <w:t xml:space="preserve"> (зі змінами та доповненнями)</w:t>
      </w:r>
      <w:r w:rsidRPr="00EA78D7">
        <w:rPr>
          <w:b/>
          <w:sz w:val="28"/>
          <w:szCs w:val="28"/>
          <w:lang w:val="uk-UA"/>
        </w:rPr>
        <w:t>, затвердженої рішенням районної ради від 29.09.2017 №7</w:t>
      </w:r>
    </w:p>
    <w:p w:rsidR="00A331FD" w:rsidRDefault="00A331FD" w:rsidP="00EA78D7">
      <w:pPr>
        <w:spacing w:line="240" w:lineRule="exact"/>
        <w:jc w:val="both"/>
        <w:rPr>
          <w:sz w:val="28"/>
          <w:szCs w:val="28"/>
          <w:lang w:val="uk-UA"/>
        </w:rPr>
      </w:pPr>
    </w:p>
    <w:p w:rsidR="00A331FD" w:rsidRDefault="00A331FD" w:rsidP="008063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  рішення районної ради розроблений у зв’язку з необхідністю збільшити обсяг фінансування заходів Програми, а саме: </w:t>
      </w:r>
    </w:p>
    <w:p w:rsidR="00A331FD" w:rsidRDefault="00A331FD" w:rsidP="00E009B2">
      <w:pPr>
        <w:pStyle w:val="ListParagraph"/>
        <w:numPr>
          <w:ilvl w:val="0"/>
          <w:numId w:val="3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E009B2">
        <w:rPr>
          <w:sz w:val="28"/>
          <w:szCs w:val="28"/>
          <w:lang w:val="uk-UA"/>
        </w:rPr>
        <w:t>ада</w:t>
      </w:r>
      <w:r>
        <w:rPr>
          <w:sz w:val="28"/>
          <w:szCs w:val="28"/>
          <w:lang w:val="uk-UA"/>
        </w:rPr>
        <w:t>вати грошову допомогу</w:t>
      </w:r>
      <w:r w:rsidRPr="00E009B2">
        <w:rPr>
          <w:sz w:val="28"/>
          <w:szCs w:val="28"/>
          <w:lang w:val="uk-UA"/>
        </w:rPr>
        <w:t xml:space="preserve"> громадянам, які опинились в екстремальній ситуації, згідно Порядку її надання, в тому числі за депутатськими зверненнями на 1100,0 </w:t>
      </w:r>
      <w:r>
        <w:rPr>
          <w:sz w:val="28"/>
          <w:szCs w:val="28"/>
          <w:lang w:val="uk-UA"/>
        </w:rPr>
        <w:t xml:space="preserve">тис. </w:t>
      </w:r>
      <w:r w:rsidRPr="00E009B2">
        <w:rPr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>;</w:t>
      </w:r>
    </w:p>
    <w:p w:rsidR="00A331FD" w:rsidRPr="00E009B2" w:rsidRDefault="00A331FD" w:rsidP="00E009B2">
      <w:pPr>
        <w:pStyle w:val="ListParagraph"/>
        <w:numPr>
          <w:ilvl w:val="0"/>
          <w:numId w:val="3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E009B2">
        <w:rPr>
          <w:sz w:val="28"/>
          <w:szCs w:val="28"/>
          <w:lang w:val="uk-UA"/>
        </w:rPr>
        <w:t>адавати адресну матеріальну допомогу громадянам Пологівського району для проведення ендопротезування колінного, тазостегнового суглобів та післяопераційної реабі</w:t>
      </w:r>
      <w:r>
        <w:rPr>
          <w:sz w:val="28"/>
          <w:szCs w:val="28"/>
          <w:lang w:val="uk-UA"/>
        </w:rPr>
        <w:t>лі</w:t>
      </w:r>
      <w:r w:rsidRPr="00E009B2">
        <w:rPr>
          <w:sz w:val="28"/>
          <w:szCs w:val="28"/>
          <w:lang w:val="uk-UA"/>
        </w:rPr>
        <w:t>тації, згідно Порядку її надання</w:t>
      </w:r>
      <w:r>
        <w:rPr>
          <w:sz w:val="28"/>
          <w:szCs w:val="28"/>
          <w:lang w:val="uk-UA"/>
        </w:rPr>
        <w:t xml:space="preserve"> на 700,0 тис. грн.</w:t>
      </w:r>
    </w:p>
    <w:p w:rsidR="00A331FD" w:rsidRDefault="00A331FD" w:rsidP="008063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заходах та додатку до Програми виключений виконавець КУ «Територіальний центр соціального обслуговування (надання соціальних послуг)»</w:t>
      </w:r>
      <w:bookmarkStart w:id="0" w:name="_GoBack"/>
      <w:bookmarkEnd w:id="0"/>
    </w:p>
    <w:p w:rsidR="00A331FD" w:rsidRPr="00E009B2" w:rsidRDefault="00A331FD" w:rsidP="0080633A">
      <w:pPr>
        <w:ind w:firstLine="708"/>
        <w:jc w:val="both"/>
        <w:rPr>
          <w:sz w:val="28"/>
          <w:szCs w:val="28"/>
          <w:lang w:val="uk-UA"/>
        </w:rPr>
      </w:pPr>
    </w:p>
    <w:p w:rsidR="00A331FD" w:rsidRDefault="00A331FD" w:rsidP="00EA78D7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</w:t>
      </w:r>
    </w:p>
    <w:p w:rsidR="00A331FD" w:rsidRDefault="00A331FD" w:rsidP="00EA78D7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</w:t>
      </w:r>
    </w:p>
    <w:p w:rsidR="00A331FD" w:rsidRDefault="00A331FD" w:rsidP="00EA78D7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lang w:val="uk-UA"/>
        </w:rPr>
      </w:pPr>
      <w:r>
        <w:rPr>
          <w:sz w:val="28"/>
          <w:lang w:val="uk-UA"/>
        </w:rPr>
        <w:t>населення райдержадміністрації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О.А.Семененко </w:t>
      </w:r>
    </w:p>
    <w:p w:rsidR="00A331FD" w:rsidRPr="00EA78D7" w:rsidRDefault="00A331FD" w:rsidP="007520B3">
      <w:pPr>
        <w:ind w:left="5664" w:firstLine="708"/>
        <w:rPr>
          <w:sz w:val="28"/>
          <w:szCs w:val="28"/>
          <w:lang w:val="uk-UA"/>
        </w:rPr>
        <w:sectPr w:rsidR="00A331FD" w:rsidRPr="00EA78D7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A331FD" w:rsidRDefault="00A331FD" w:rsidP="00337B3D">
      <w:pPr>
        <w:ind w:left="5664" w:firstLine="708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до рішення районної ради</w:t>
      </w:r>
    </w:p>
    <w:p w:rsidR="00A331FD" w:rsidRDefault="00A331FD" w:rsidP="00337B3D">
      <w:pPr>
        <w:ind w:left="11328"/>
        <w:rPr>
          <w:lang w:val="uk-UA"/>
        </w:rPr>
      </w:pPr>
      <w:r>
        <w:rPr>
          <w:lang w:val="uk-UA"/>
        </w:rPr>
        <w:t xml:space="preserve">__________ № _______   </w:t>
      </w:r>
    </w:p>
    <w:p w:rsidR="00A331FD" w:rsidRDefault="00A331FD" w:rsidP="00337B3D">
      <w:pPr>
        <w:ind w:left="11328"/>
        <w:rPr>
          <w:lang w:val="uk-UA"/>
        </w:rPr>
      </w:pPr>
    </w:p>
    <w:p w:rsidR="00A331FD" w:rsidRDefault="00A331FD" w:rsidP="00337B3D">
      <w:pPr>
        <w:ind w:left="11328"/>
        <w:rPr>
          <w:lang w:val="uk-UA"/>
        </w:rPr>
      </w:pPr>
      <w:r>
        <w:rPr>
          <w:lang w:val="uk-UA"/>
        </w:rPr>
        <w:t xml:space="preserve"> Додаток </w:t>
      </w:r>
    </w:p>
    <w:p w:rsidR="00A331FD" w:rsidRDefault="00A331FD" w:rsidP="00337B3D">
      <w:pPr>
        <w:ind w:left="10620" w:firstLine="708"/>
        <w:rPr>
          <w:b/>
          <w:sz w:val="28"/>
          <w:szCs w:val="28"/>
          <w:lang w:val="uk-UA"/>
        </w:rPr>
      </w:pPr>
      <w:r>
        <w:rPr>
          <w:lang w:val="uk-UA"/>
        </w:rPr>
        <w:t xml:space="preserve">до Програми </w:t>
      </w:r>
      <w:r>
        <w:rPr>
          <w:lang w:val="uk-UA"/>
        </w:rPr>
        <w:tab/>
        <w:t xml:space="preserve"> </w:t>
      </w:r>
    </w:p>
    <w:p w:rsidR="00A331FD" w:rsidRDefault="00A331FD" w:rsidP="00337B3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</w:t>
      </w:r>
    </w:p>
    <w:p w:rsidR="00A331FD" w:rsidRDefault="00A331FD" w:rsidP="00337B3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районного, обласного бюджетів та інших джерел</w:t>
      </w:r>
    </w:p>
    <w:p w:rsidR="00A331FD" w:rsidRDefault="00A331FD" w:rsidP="00337B3D">
      <w:pPr>
        <w:jc w:val="center"/>
        <w:rPr>
          <w:b/>
          <w:sz w:val="28"/>
          <w:szCs w:val="28"/>
          <w:lang w:val="uk-UA"/>
        </w:rPr>
      </w:pPr>
    </w:p>
    <w:p w:rsidR="00A331FD" w:rsidRDefault="00A331FD" w:rsidP="00337B3D">
      <w:pPr>
        <w:jc w:val="center"/>
        <w:rPr>
          <w:b/>
          <w:sz w:val="28"/>
          <w:szCs w:val="28"/>
          <w:lang w:val="uk-UA"/>
        </w:rPr>
      </w:pPr>
    </w:p>
    <w:tbl>
      <w:tblPr>
        <w:tblW w:w="15734" w:type="dxa"/>
        <w:tblInd w:w="137" w:type="dxa"/>
        <w:tblLayout w:type="fixed"/>
        <w:tblLook w:val="0000"/>
      </w:tblPr>
      <w:tblGrid>
        <w:gridCol w:w="567"/>
        <w:gridCol w:w="2977"/>
        <w:gridCol w:w="2523"/>
        <w:gridCol w:w="28"/>
        <w:gridCol w:w="851"/>
        <w:gridCol w:w="850"/>
        <w:gridCol w:w="709"/>
        <w:gridCol w:w="851"/>
        <w:gridCol w:w="708"/>
        <w:gridCol w:w="709"/>
        <w:gridCol w:w="851"/>
        <w:gridCol w:w="850"/>
        <w:gridCol w:w="567"/>
        <w:gridCol w:w="851"/>
        <w:gridCol w:w="992"/>
        <w:gridCol w:w="850"/>
      </w:tblGrid>
      <w:tr w:rsidR="00A331FD" w:rsidTr="00FE74A8">
        <w:trPr>
          <w:cantSplit/>
          <w:trHeight w:val="5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EF740E" w:rsidRDefault="00A331FD" w:rsidP="004F4828">
            <w:pPr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A331FD" w:rsidRPr="00EF740E" w:rsidRDefault="00A331FD" w:rsidP="004F4828">
            <w:pPr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EF740E" w:rsidRDefault="00A331FD" w:rsidP="004F4828">
            <w:pPr>
              <w:jc w:val="center"/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EF740E" w:rsidRDefault="00A331FD" w:rsidP="004F4828">
            <w:pPr>
              <w:jc w:val="center"/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A331FD" w:rsidRPr="00EF740E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EF740E" w:rsidRDefault="00A331FD" w:rsidP="004F4828">
            <w:pPr>
              <w:jc w:val="center"/>
              <w:rPr>
                <w:b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</w:t>
            </w:r>
            <w:r>
              <w:rPr>
                <w:b/>
                <w:sz w:val="22"/>
                <w:szCs w:val="22"/>
                <w:lang w:val="uk-UA"/>
              </w:rPr>
              <w:t>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A331FD" w:rsidRPr="00EF740E" w:rsidRDefault="00A331FD" w:rsidP="004F4828">
            <w:pPr>
              <w:jc w:val="center"/>
              <w:rPr>
                <w:b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EF740E" w:rsidRDefault="00A331FD" w:rsidP="004F482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A331FD" w:rsidRPr="00EF740E" w:rsidRDefault="00A331FD" w:rsidP="004F4828">
            <w:pPr>
              <w:rPr>
                <w:b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EF740E" w:rsidRDefault="00A331FD" w:rsidP="004F482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A331FD" w:rsidRPr="00EF740E" w:rsidRDefault="00A331FD" w:rsidP="004F4828">
            <w:pPr>
              <w:jc w:val="center"/>
              <w:rPr>
                <w:b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Pr="00AB40F6" w:rsidRDefault="00A331FD" w:rsidP="004F4828">
            <w:pPr>
              <w:jc w:val="center"/>
              <w:rPr>
                <w:b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A331FD" w:rsidRPr="00AB40F6" w:rsidRDefault="00A331FD" w:rsidP="004F4828">
            <w:pPr>
              <w:jc w:val="center"/>
              <w:rPr>
                <w:b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A331FD" w:rsidRPr="00AB40F6" w:rsidRDefault="00A331FD" w:rsidP="004F4828">
            <w:pPr>
              <w:jc w:val="center"/>
            </w:pPr>
            <w:r w:rsidRPr="00AB40F6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A331FD" w:rsidRPr="00C02F5D" w:rsidTr="00FE74A8">
        <w:trPr>
          <w:cantSplit/>
          <w:trHeight w:val="16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4F4828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4F4828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4F4828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331FD" w:rsidRDefault="00A331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331FD" w:rsidRDefault="00A331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331FD" w:rsidRDefault="00A331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331FD" w:rsidRDefault="00A331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331FD" w:rsidRDefault="00A331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331FD" w:rsidRDefault="00A331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331FD" w:rsidRDefault="00A331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331FD" w:rsidRDefault="00A331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A331FD" w:rsidRDefault="00A331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A331FD" w:rsidRPr="00AB40F6" w:rsidRDefault="00A331FD" w:rsidP="004F4828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AB40F6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A331FD" w:rsidRPr="00AB40F6" w:rsidRDefault="00A331FD" w:rsidP="004F4828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331FD" w:rsidRPr="00AB40F6" w:rsidRDefault="00A331FD" w:rsidP="004F4828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331FD" w:rsidRPr="00581C1F" w:rsidRDefault="00A331FD" w:rsidP="004F4828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</w:t>
            </w:r>
            <w:r>
              <w:rPr>
                <w:b/>
                <w:sz w:val="20"/>
                <w:szCs w:val="20"/>
                <w:lang w:val="uk-UA"/>
              </w:rPr>
              <w:t>нші субвенції місцевих рад</w:t>
            </w:r>
          </w:p>
        </w:tc>
      </w:tr>
      <w:tr w:rsidR="00A331FD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1FD" w:rsidRPr="00EF740E" w:rsidRDefault="00A331FD" w:rsidP="004F4828">
            <w:pPr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4F4828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</w:t>
            </w:r>
            <w:r w:rsidRPr="00C02F5D">
              <w:rPr>
                <w:sz w:val="22"/>
                <w:szCs w:val="22"/>
                <w:lang w:val="uk-UA"/>
              </w:rPr>
              <w:t xml:space="preserve"> одноразо</w:t>
            </w:r>
            <w:r>
              <w:rPr>
                <w:sz w:val="22"/>
                <w:szCs w:val="22"/>
                <w:lang w:val="uk-UA"/>
              </w:rPr>
              <w:t>ву грошову</w:t>
            </w:r>
            <w:r w:rsidRPr="00C02F5D">
              <w:rPr>
                <w:sz w:val="22"/>
                <w:szCs w:val="22"/>
                <w:lang w:val="uk-UA"/>
              </w:rPr>
              <w:t xml:space="preserve"> допомоги</w:t>
            </w:r>
          </w:p>
          <w:p w:rsidR="00A331FD" w:rsidRPr="00C02F5D" w:rsidRDefault="00A331FD" w:rsidP="004F4828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громадянам, яким виповнилось 100 років і більше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4F4828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</w:t>
            </w:r>
            <w:r>
              <w:rPr>
                <w:sz w:val="22"/>
                <w:szCs w:val="22"/>
                <w:lang w:val="uk-UA"/>
              </w:rPr>
              <w:t>лення райдержадміністрації</w:t>
            </w:r>
          </w:p>
          <w:p w:rsidR="00A331FD" w:rsidRPr="00C02F5D" w:rsidRDefault="00A331FD" w:rsidP="004F4828">
            <w:pPr>
              <w:jc w:val="both"/>
              <w:rPr>
                <w:lang w:val="uk-UA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0, 0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AB40F6" w:rsidRDefault="00A331FD" w:rsidP="004F4828">
            <w:pPr>
              <w:jc w:val="center"/>
              <w:rPr>
                <w:lang w:val="uk-UA"/>
              </w:rPr>
            </w:pPr>
            <w:r w:rsidRPr="00AB40F6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AB40F6" w:rsidRDefault="00A331FD" w:rsidP="004F482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  <w:r w:rsidRPr="00AB40F6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A331FD" w:rsidRPr="00EF740E" w:rsidTr="00FE74A8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331FD" w:rsidRPr="00EF740E" w:rsidRDefault="00A331FD" w:rsidP="004F4828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331FD" w:rsidRPr="00C02F5D" w:rsidRDefault="00A331FD" w:rsidP="004F4828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грошову допомогу</w:t>
            </w:r>
            <w:r w:rsidRPr="00C02F5D">
              <w:rPr>
                <w:sz w:val="22"/>
                <w:szCs w:val="22"/>
                <w:lang w:val="uk-UA"/>
              </w:rPr>
              <w:t xml:space="preserve"> громадянам, які опинились в екстремальній ситуації,</w:t>
            </w:r>
            <w:r>
              <w:rPr>
                <w:sz w:val="22"/>
                <w:szCs w:val="22"/>
                <w:lang w:val="uk-UA"/>
              </w:rPr>
              <w:t xml:space="preserve"> згідно Порядку її надання,</w:t>
            </w:r>
            <w:r w:rsidRPr="00C02F5D">
              <w:rPr>
                <w:sz w:val="22"/>
                <w:szCs w:val="22"/>
                <w:lang w:val="uk-UA"/>
              </w:rPr>
              <w:t xml:space="preserve"> </w:t>
            </w:r>
          </w:p>
          <w:p w:rsidR="00A331FD" w:rsidRPr="00C02F5D" w:rsidRDefault="00A331FD" w:rsidP="004F4828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в тому числі: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</w:t>
            </w:r>
            <w:r>
              <w:rPr>
                <w:sz w:val="22"/>
                <w:szCs w:val="22"/>
                <w:lang w:val="uk-UA"/>
              </w:rPr>
              <w:t xml:space="preserve"> населення райдержадміністрації</w:t>
            </w:r>
          </w:p>
          <w:p w:rsidR="00A331FD" w:rsidRPr="00C02F5D" w:rsidRDefault="00A331FD" w:rsidP="004F4828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2237,7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5537,7</w:t>
            </w:r>
          </w:p>
          <w:p w:rsidR="00A331FD" w:rsidRPr="00581C1F" w:rsidRDefault="00A331FD" w:rsidP="004F4828">
            <w:pPr>
              <w:ind w:left="113" w:right="113"/>
              <w:jc w:val="center"/>
              <w:rPr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</w:p>
        </w:tc>
      </w:tr>
      <w:tr w:rsidR="00A331FD" w:rsidRPr="00EF740E" w:rsidTr="00FE74A8">
        <w:trPr>
          <w:trHeight w:val="4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A331FD" w:rsidRPr="00EF740E" w:rsidRDefault="00A331FD" w:rsidP="004F4828">
            <w:pPr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331FD" w:rsidRPr="00C02F5D" w:rsidRDefault="00A331FD" w:rsidP="00FE74A8">
            <w:pPr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 </w:t>
            </w:r>
            <w:r w:rsidRPr="00C02F5D">
              <w:rPr>
                <w:sz w:val="22"/>
                <w:szCs w:val="22"/>
                <w:lang w:val="uk-UA"/>
              </w:rPr>
              <w:t>за депутатськими зверненням;</w:t>
            </w:r>
          </w:p>
          <w:p w:rsidR="00A331FD" w:rsidRPr="00C02F5D" w:rsidRDefault="00A331FD" w:rsidP="004F4828">
            <w:pPr>
              <w:jc w:val="both"/>
              <w:rPr>
                <w:lang w:val="uk-UA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both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2135,0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Default="00A331FD" w:rsidP="004F4828">
            <w:pPr>
              <w:jc w:val="center"/>
              <w:rPr>
                <w:lang w:val="uk-UA"/>
              </w:rPr>
            </w:pP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Default="00A331FD" w:rsidP="004F4828">
            <w:pPr>
              <w:jc w:val="center"/>
              <w:rPr>
                <w:lang w:val="uk-UA"/>
              </w:rPr>
            </w:pP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Default="00A331FD" w:rsidP="004F4828">
            <w:pPr>
              <w:rPr>
                <w:lang w:val="uk-UA"/>
              </w:rPr>
            </w:pPr>
          </w:p>
          <w:p w:rsidR="00A331FD" w:rsidRPr="00C02F5D" w:rsidRDefault="00A331FD" w:rsidP="004F4828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2120,0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Default="00A331FD" w:rsidP="004F4828">
            <w:pPr>
              <w:jc w:val="center"/>
              <w:rPr>
                <w:lang w:val="uk-UA"/>
              </w:rPr>
            </w:pP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Default="00A331FD" w:rsidP="004F4828">
            <w:pPr>
              <w:jc w:val="center"/>
              <w:rPr>
                <w:lang w:val="uk-UA"/>
              </w:rPr>
            </w:pP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Default="00A331FD" w:rsidP="004F4828">
            <w:pPr>
              <w:jc w:val="center"/>
              <w:rPr>
                <w:lang w:val="uk-UA"/>
              </w:rPr>
            </w:pP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Default="00A331FD" w:rsidP="004F4828">
            <w:pPr>
              <w:jc w:val="center"/>
              <w:rPr>
                <w:lang w:val="uk-UA"/>
              </w:rPr>
            </w:pP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Default="00A331FD" w:rsidP="004F4828">
            <w:pPr>
              <w:jc w:val="center"/>
              <w:rPr>
                <w:lang w:val="uk-UA"/>
              </w:rPr>
            </w:pP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Default="00A331FD" w:rsidP="004F4828">
            <w:pPr>
              <w:jc w:val="center"/>
              <w:rPr>
                <w:b/>
                <w:lang w:val="uk-UA"/>
              </w:rPr>
            </w:pPr>
          </w:p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5275,0</w:t>
            </w:r>
          </w:p>
          <w:p w:rsidR="00A331FD" w:rsidRPr="00581C1F" w:rsidRDefault="00A331FD" w:rsidP="004F4828">
            <w:pPr>
              <w:rPr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31FD" w:rsidRDefault="00A331FD" w:rsidP="004F4828">
            <w:pPr>
              <w:jc w:val="center"/>
              <w:rPr>
                <w:b/>
                <w:lang w:val="uk-UA"/>
              </w:rPr>
            </w:pPr>
          </w:p>
          <w:p w:rsidR="00A331FD" w:rsidRDefault="00A331FD" w:rsidP="004F4828">
            <w:pPr>
              <w:jc w:val="center"/>
              <w:rPr>
                <w:b/>
                <w:lang w:val="uk-UA"/>
              </w:rPr>
            </w:pPr>
          </w:p>
          <w:p w:rsidR="00A331FD" w:rsidRDefault="00A331FD" w:rsidP="004F482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  <w:p w:rsidR="00A331FD" w:rsidRDefault="00A331FD" w:rsidP="004F4828">
            <w:pPr>
              <w:jc w:val="center"/>
              <w:rPr>
                <w:b/>
                <w:lang w:val="uk-UA"/>
              </w:rPr>
            </w:pPr>
          </w:p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31FD" w:rsidRDefault="00A331FD" w:rsidP="004F4828">
            <w:pPr>
              <w:jc w:val="center"/>
              <w:rPr>
                <w:b/>
                <w:lang w:val="uk-UA"/>
              </w:rPr>
            </w:pPr>
          </w:p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</w:p>
        </w:tc>
      </w:tr>
      <w:tr w:rsidR="00A331FD" w:rsidRPr="00EF740E" w:rsidTr="00FE74A8">
        <w:trPr>
          <w:trHeight w:val="7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331FD" w:rsidRPr="00EF740E" w:rsidRDefault="00A331FD" w:rsidP="004F4828">
            <w:pPr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331FD" w:rsidRPr="00C02F5D" w:rsidRDefault="00A331FD" w:rsidP="00FE74A8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-учасникам антитерористичної операції та членам їх сімей;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both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60,0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Pr="00C02F5D" w:rsidRDefault="00A331FD" w:rsidP="004F4828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</w:t>
            </w: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</w:p>
        </w:tc>
      </w:tr>
      <w:tr w:rsidR="00A331FD" w:rsidRPr="00EF740E" w:rsidTr="00FE74A8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331FD" w:rsidRPr="00EF740E" w:rsidRDefault="00A331FD" w:rsidP="004F4828">
            <w:pPr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4F4828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пощтові витрати на доставку коштів заявникам</w:t>
            </w:r>
          </w:p>
          <w:p w:rsidR="00A331FD" w:rsidRPr="00C02F5D" w:rsidRDefault="00A331FD" w:rsidP="004F4828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both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Default="00A331FD" w:rsidP="004F4828">
            <w:pPr>
              <w:jc w:val="center"/>
              <w:rPr>
                <w:b/>
                <w:lang w:val="uk-UA"/>
              </w:rPr>
            </w:pPr>
          </w:p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52,7</w:t>
            </w:r>
          </w:p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A331FD" w:rsidRPr="006922A2" w:rsidTr="00FE74A8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331FD" w:rsidRPr="00EF740E" w:rsidRDefault="00A331FD" w:rsidP="006922A2">
            <w:pPr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331FD" w:rsidRPr="00696975" w:rsidRDefault="00A331FD" w:rsidP="00FE74A8">
            <w:pPr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- адресна матеріальна допомога</w:t>
            </w:r>
            <w:r w:rsidRPr="00696975">
              <w:rPr>
                <w:lang w:val="uk-UA"/>
              </w:rPr>
              <w:t xml:space="preserve"> батькам – вихователям будинку сімейного типу          Максимчук І.М. та Максимчуку М.А. для придбання побутової техніки та меблів, як</w:t>
            </w:r>
            <w:r>
              <w:rPr>
                <w:lang w:val="uk-UA"/>
              </w:rPr>
              <w:t xml:space="preserve"> сім’ї, яка опинилася в складних життєвих обставинах</w:t>
            </w:r>
            <w:r w:rsidRPr="00696975">
              <w:rPr>
                <w:lang w:val="uk-UA"/>
              </w:rPr>
              <w:t xml:space="preserve"> 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A331FD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1FD" w:rsidRPr="00EF740E" w:rsidRDefault="00A331FD" w:rsidP="006922A2">
            <w:pPr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Надавати фінансову підтримку Пологівській  </w:t>
            </w:r>
            <w:r w:rsidRPr="00C02F5D">
              <w:rPr>
                <w:sz w:val="22"/>
                <w:szCs w:val="22"/>
                <w:lang w:val="uk-UA"/>
              </w:rPr>
              <w:t>районній організації ветеранів</w:t>
            </w:r>
            <w:r>
              <w:rPr>
                <w:sz w:val="22"/>
                <w:szCs w:val="22"/>
                <w:lang w:val="uk-UA"/>
              </w:rPr>
              <w:t xml:space="preserve"> України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</w:t>
            </w:r>
            <w:r>
              <w:rPr>
                <w:sz w:val="22"/>
                <w:szCs w:val="22"/>
                <w:lang w:val="uk-UA"/>
              </w:rPr>
              <w:t xml:space="preserve"> населення райдержадміністрації</w:t>
            </w:r>
            <w:r w:rsidRPr="00C02F5D">
              <w:rPr>
                <w:sz w:val="22"/>
                <w:szCs w:val="22"/>
                <w:lang w:val="uk-UA"/>
              </w:rPr>
              <w:t xml:space="preserve"> Пологівська районна організація ветеранів України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</w:t>
            </w:r>
            <w:r w:rsidRPr="00C02F5D">
              <w:rPr>
                <w:sz w:val="22"/>
                <w:szCs w:val="22"/>
                <w:lang w:val="uk-UA"/>
              </w:rPr>
              <w:t>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141</w:t>
            </w:r>
            <w:r w:rsidRPr="00581C1F">
              <w:rPr>
                <w:b/>
                <w:sz w:val="22"/>
                <w:szCs w:val="22"/>
                <w:lang w:val="uk-UA"/>
              </w:rPr>
              <w:t>,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A331FD" w:rsidRPr="00F906D1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1FD" w:rsidRPr="00EF740E" w:rsidRDefault="00A331FD" w:rsidP="006922A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</w:t>
            </w:r>
            <w:r w:rsidRPr="00C02F5D">
              <w:rPr>
                <w:sz w:val="22"/>
                <w:szCs w:val="22"/>
                <w:lang w:val="uk-UA"/>
              </w:rPr>
              <w:t xml:space="preserve"> фінансової підтримку </w:t>
            </w:r>
            <w:r>
              <w:rPr>
                <w:sz w:val="22"/>
                <w:szCs w:val="22"/>
                <w:lang w:val="uk-UA"/>
              </w:rPr>
              <w:t xml:space="preserve">Пологівській </w:t>
            </w:r>
            <w:r w:rsidRPr="00C02F5D">
              <w:rPr>
                <w:sz w:val="22"/>
                <w:szCs w:val="22"/>
                <w:lang w:val="uk-UA"/>
              </w:rPr>
              <w:t xml:space="preserve"> районній</w:t>
            </w:r>
            <w:r>
              <w:rPr>
                <w:sz w:val="22"/>
                <w:szCs w:val="22"/>
                <w:lang w:val="uk-UA"/>
              </w:rPr>
              <w:t xml:space="preserve"> організації осіб з інвалідністю внаслідок війни, </w:t>
            </w:r>
            <w:r w:rsidRPr="00C02F5D">
              <w:rPr>
                <w:sz w:val="22"/>
                <w:szCs w:val="22"/>
                <w:lang w:val="uk-UA"/>
              </w:rPr>
              <w:t>Збройних Сил</w:t>
            </w:r>
            <w:r>
              <w:rPr>
                <w:sz w:val="22"/>
                <w:szCs w:val="22"/>
                <w:lang w:val="uk-UA"/>
              </w:rPr>
              <w:t xml:space="preserve"> та учасників бойових дій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інвалідів війни,  Збройних Сил та учасників бойових дій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A331FD" w:rsidRPr="00F906D1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1FD" w:rsidRDefault="00A331FD" w:rsidP="006922A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A331FD" w:rsidRPr="00F906D1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1FD" w:rsidRDefault="00A331FD" w:rsidP="006922A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31FD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A331FD" w:rsidRPr="00CE1EA7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1FD" w:rsidRDefault="00A331FD" w:rsidP="006922A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31FD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A331FD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1FD" w:rsidRPr="00160C9E" w:rsidRDefault="00A331FD" w:rsidP="006922A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  <w:r w:rsidRPr="00160C9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160C9E" w:rsidRDefault="00A331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Проводити заходи для ветеранів, </w:t>
            </w:r>
            <w:r>
              <w:rPr>
                <w:sz w:val="20"/>
                <w:szCs w:val="20"/>
                <w:lang w:val="uk-UA"/>
              </w:rPr>
              <w:t>осіб з інвалідністю</w:t>
            </w:r>
            <w:r w:rsidRPr="00160C9E">
              <w:rPr>
                <w:sz w:val="20"/>
                <w:szCs w:val="20"/>
                <w:lang w:val="uk-UA"/>
              </w:rPr>
              <w:t>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A331FD" w:rsidRPr="00160C9E" w:rsidRDefault="00A331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вшанування пам’яті загиблих в Афганістані та інших локальних війнах;</w:t>
            </w:r>
          </w:p>
          <w:p w:rsidR="00A331FD" w:rsidRPr="00160C9E" w:rsidRDefault="00A331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захисника Вітчизни;</w:t>
            </w:r>
          </w:p>
          <w:p w:rsidR="00A331FD" w:rsidRPr="00160C9E" w:rsidRDefault="00A331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Дня пам</w:t>
            </w:r>
            <w:r w:rsidRPr="00160C9E">
              <w:rPr>
                <w:sz w:val="20"/>
                <w:szCs w:val="20"/>
              </w:rPr>
              <w:t>’</w:t>
            </w:r>
            <w:r w:rsidRPr="00160C9E">
              <w:rPr>
                <w:sz w:val="20"/>
                <w:szCs w:val="20"/>
                <w:lang w:val="uk-UA"/>
              </w:rPr>
              <w:t>яті Чорнобильської катастрофи;</w:t>
            </w:r>
          </w:p>
          <w:p w:rsidR="00A331FD" w:rsidRPr="00160C9E" w:rsidRDefault="00A331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 відзначення Дня Перемоги </w:t>
            </w:r>
            <w:r>
              <w:rPr>
                <w:sz w:val="20"/>
                <w:szCs w:val="20"/>
                <w:lang w:val="uk-UA"/>
              </w:rPr>
              <w:t>над нацизмом у Європі</w:t>
            </w:r>
            <w:r w:rsidRPr="00160C9E">
              <w:rPr>
                <w:sz w:val="20"/>
                <w:szCs w:val="20"/>
                <w:lang w:val="uk-UA"/>
              </w:rPr>
              <w:t>;</w:t>
            </w:r>
          </w:p>
          <w:p w:rsidR="00A331FD" w:rsidRPr="00160C9E" w:rsidRDefault="00A331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скорботи і вшанування пам’яті жертв війни в Україні;</w:t>
            </w:r>
          </w:p>
          <w:p w:rsidR="00A331FD" w:rsidRPr="00160C9E" w:rsidRDefault="00A331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відзначення Дня визволення міста та району від фашистських загарбників; </w:t>
            </w:r>
          </w:p>
          <w:p w:rsidR="00A331FD" w:rsidRPr="00160C9E" w:rsidRDefault="00A331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громадян похилого віку та Дня ветерана;</w:t>
            </w:r>
          </w:p>
          <w:p w:rsidR="00A331FD" w:rsidRPr="00160C9E" w:rsidRDefault="00A331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визволення України від  фашистських загарбників;</w:t>
            </w:r>
          </w:p>
          <w:p w:rsidR="00A331FD" w:rsidRPr="00160C9E" w:rsidRDefault="00A331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нагоди Міжнародного Дня </w:t>
            </w:r>
            <w:r>
              <w:rPr>
                <w:sz w:val="20"/>
                <w:szCs w:val="20"/>
                <w:lang w:val="uk-UA"/>
              </w:rPr>
              <w:t>осіб з інвалідністю</w:t>
            </w:r>
            <w:r w:rsidRPr="00160C9E">
              <w:rPr>
                <w:sz w:val="20"/>
                <w:szCs w:val="20"/>
                <w:lang w:val="uk-UA"/>
              </w:rPr>
              <w:t>;</w:t>
            </w:r>
          </w:p>
          <w:p w:rsidR="00A331FD" w:rsidRPr="00160C9E" w:rsidRDefault="00A331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вшанування учасників ліквідації наслідків аварії на Чорнобильській АЕС;</w:t>
            </w:r>
          </w:p>
          <w:p w:rsidR="00A331FD" w:rsidRPr="00160C9E" w:rsidRDefault="00A331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Збройних Сил України;</w:t>
            </w:r>
          </w:p>
          <w:p w:rsidR="00A331FD" w:rsidRPr="00160C9E" w:rsidRDefault="00A331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Свята Миколая та Новорічних свят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160C9E" w:rsidRDefault="00A331FD" w:rsidP="006922A2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Управління  соціального захисту населення райдержадміністрації</w:t>
            </w:r>
          </w:p>
          <w:p w:rsidR="00A331FD" w:rsidRPr="00160C9E" w:rsidRDefault="00A331FD" w:rsidP="006922A2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A0765A" w:rsidRDefault="00A331FD" w:rsidP="006922A2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A0765A" w:rsidRDefault="00A331FD" w:rsidP="006922A2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A0765A" w:rsidRDefault="00A331FD" w:rsidP="006922A2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A0765A" w:rsidRDefault="00A331FD" w:rsidP="006922A2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A0765A" w:rsidRDefault="00A331FD" w:rsidP="006922A2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A0765A" w:rsidRDefault="00A331FD" w:rsidP="006922A2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A0765A" w:rsidRDefault="00A331FD" w:rsidP="006922A2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A0765A" w:rsidRDefault="00A331FD" w:rsidP="006922A2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A0765A" w:rsidRDefault="00A331FD" w:rsidP="006922A2">
            <w:pPr>
              <w:jc w:val="center"/>
              <w:rPr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A0765A" w:rsidRDefault="00A331FD" w:rsidP="006922A2">
            <w:pPr>
              <w:ind w:left="113" w:right="113"/>
              <w:jc w:val="center"/>
              <w:rPr>
                <w:b/>
                <w:lang w:val="uk-UA"/>
              </w:rPr>
            </w:pPr>
          </w:p>
          <w:p w:rsidR="00A331FD" w:rsidRPr="00A0765A" w:rsidRDefault="00A331FD" w:rsidP="006922A2">
            <w:pPr>
              <w:ind w:left="113" w:right="113"/>
              <w:jc w:val="center"/>
              <w:rPr>
                <w:b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Pr="00A0765A" w:rsidRDefault="00A331FD" w:rsidP="006922A2">
            <w:pPr>
              <w:jc w:val="center"/>
              <w:rPr>
                <w:b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Pr="00A0765A" w:rsidRDefault="00A331FD" w:rsidP="006922A2">
            <w:pPr>
              <w:jc w:val="center"/>
              <w:rPr>
                <w:b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A331FD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1FD" w:rsidRPr="00EF740E" w:rsidRDefault="00A331FD" w:rsidP="006922A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  <w:p w:rsidR="00A331FD" w:rsidRPr="00C02F5D" w:rsidRDefault="00A331FD" w:rsidP="006922A2">
            <w:pPr>
              <w:jc w:val="both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319,3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A331FD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1FD" w:rsidRPr="00EF740E" w:rsidRDefault="00A331FD" w:rsidP="006922A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1FD" w:rsidRPr="002F1934" w:rsidRDefault="00A331FD" w:rsidP="006922A2">
            <w:pPr>
              <w:jc w:val="both"/>
              <w:rPr>
                <w:lang w:val="uk-UA"/>
              </w:rPr>
            </w:pPr>
            <w:r w:rsidRPr="002F1934">
              <w:rPr>
                <w:lang w:val="uk-UA"/>
              </w:rPr>
              <w:t xml:space="preserve">Надавати фінансову допомогу членам районної організації Української спілки ветеранів </w:t>
            </w:r>
            <w:r>
              <w:rPr>
                <w:lang w:val="uk-UA"/>
              </w:rPr>
              <w:t xml:space="preserve">Афганістану </w:t>
            </w:r>
            <w:r w:rsidRPr="002F1934">
              <w:rPr>
                <w:lang w:val="uk-UA"/>
              </w:rPr>
              <w:t>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A331FD" w:rsidTr="00FE74A8">
        <w:tblPrEx>
          <w:jc w:val="center"/>
        </w:tblPrEx>
        <w:trPr>
          <w:trHeight w:val="22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331FD" w:rsidRPr="00EF740E" w:rsidRDefault="00A331FD" w:rsidP="006922A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</w:t>
            </w:r>
            <w:r>
              <w:rPr>
                <w:sz w:val="22"/>
                <w:szCs w:val="22"/>
                <w:lang w:val="uk-UA"/>
              </w:rPr>
              <w:t xml:space="preserve"> фінансувати</w:t>
            </w:r>
            <w:r w:rsidRPr="00C02F5D">
              <w:rPr>
                <w:sz w:val="22"/>
                <w:szCs w:val="22"/>
                <w:lang w:val="uk-UA"/>
              </w:rPr>
              <w:t xml:space="preserve">: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665279" w:rsidRDefault="00A331FD" w:rsidP="006922A2">
            <w:pPr>
              <w:rPr>
                <w:lang w:val="uk-UA"/>
              </w:rPr>
            </w:pPr>
            <w:r>
              <w:rPr>
                <w:lang w:val="uk-UA"/>
              </w:rPr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31FD" w:rsidRPr="00665279" w:rsidRDefault="00A331FD" w:rsidP="006922A2">
            <w:r w:rsidRPr="0066527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31FD" w:rsidRPr="00665279" w:rsidRDefault="00A331FD" w:rsidP="006922A2">
            <w:r w:rsidRPr="00665279">
              <w:t>0,0</w:t>
            </w:r>
          </w:p>
        </w:tc>
      </w:tr>
      <w:tr w:rsidR="00A331FD" w:rsidTr="00FE74A8">
        <w:tblPrEx>
          <w:jc w:val="center"/>
        </w:tblPrEx>
        <w:trPr>
          <w:trHeight w:val="1262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331FD" w:rsidRPr="00EF740E" w:rsidRDefault="00A331FD" w:rsidP="006922A2">
            <w:pPr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за рахунок коштів загального фонду:</w:t>
            </w:r>
          </w:p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-ритуальні послуги, транспортні послуги;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A331FD" w:rsidRPr="002F1934" w:rsidTr="00FE74A8">
        <w:tblPrEx>
          <w:jc w:val="center"/>
        </w:tblPrEx>
        <w:trPr>
          <w:trHeight w:val="950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331FD" w:rsidRPr="00EF740E" w:rsidRDefault="00A331FD" w:rsidP="006922A2">
            <w:pPr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предметів одягу, взуття, засобів гігієни  та  спальних мішків</w:t>
            </w:r>
            <w:r>
              <w:rPr>
                <w:sz w:val="22"/>
                <w:szCs w:val="22"/>
                <w:lang w:val="uk-UA"/>
              </w:rPr>
              <w:t>, ліхтарів, тощо</w:t>
            </w:r>
            <w:r w:rsidRPr="00C02F5D">
              <w:rPr>
                <w:sz w:val="22"/>
                <w:szCs w:val="22"/>
                <w:lang w:val="uk-UA"/>
              </w:rPr>
              <w:t>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A331FD" w:rsidRPr="002F1934" w:rsidTr="00FE74A8">
        <w:tblPrEx>
          <w:jc w:val="center"/>
        </w:tblPrEx>
        <w:trPr>
          <w:trHeight w:val="607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331FD" w:rsidRPr="00EF740E" w:rsidRDefault="00A331FD" w:rsidP="006922A2">
            <w:pPr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медикаментів та перев’язувального матеріалу;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A331FD" w:rsidRPr="0068062A" w:rsidTr="00FE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A331FD" w:rsidRPr="00EF740E" w:rsidRDefault="00A331FD" w:rsidP="006922A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Здійснювати виплати грошової компенсації фізичним особам, які надають соціальні послуги громадянам похилого віку, </w:t>
            </w:r>
            <w:r>
              <w:rPr>
                <w:sz w:val="22"/>
                <w:szCs w:val="22"/>
                <w:lang w:val="uk-UA"/>
              </w:rPr>
              <w:t xml:space="preserve">особам з інвалідністю , дітям з інвалідністю, </w:t>
            </w:r>
            <w:r w:rsidRPr="00C02F5D">
              <w:rPr>
                <w:sz w:val="22"/>
                <w:szCs w:val="22"/>
                <w:lang w:val="uk-UA"/>
              </w:rPr>
              <w:t>хворим, які не здатні до самообслуговування і потребують сторонньої допомоги.</w:t>
            </w:r>
          </w:p>
          <w:p w:rsidR="00A331FD" w:rsidRPr="00C02F5D" w:rsidRDefault="00A331FD" w:rsidP="006922A2">
            <w:pPr>
              <w:jc w:val="both"/>
              <w:rPr>
                <w:lang w:val="uk-UA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6922A2">
            <w:pPr>
              <w:snapToGrid w:val="0"/>
              <w:jc w:val="center"/>
              <w:rPr>
                <w:lang w:val="uk-UA"/>
              </w:rPr>
            </w:pPr>
          </w:p>
          <w:p w:rsidR="00A331FD" w:rsidRDefault="00A331FD" w:rsidP="006922A2">
            <w:pPr>
              <w:snapToGrid w:val="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  <w:p w:rsidR="00A331FD" w:rsidRPr="00C02F5D" w:rsidRDefault="00A331FD" w:rsidP="006922A2">
            <w:pPr>
              <w:snapToGrid w:val="0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snapToGrid w:val="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snapToGrid w:val="0"/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snapToGrid w:val="0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snapToGrid w:val="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snapToGrid w:val="0"/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snapToGrid w:val="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snapToGrid w:val="0"/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6922A2">
            <w:pPr>
              <w:snapToGrid w:val="0"/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1950,0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Pr="00581C1F" w:rsidRDefault="00A331FD" w:rsidP="006922A2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Pr="00581C1F" w:rsidRDefault="00A331FD" w:rsidP="006922A2">
            <w:pPr>
              <w:snapToGrid w:val="0"/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A331FD" w:rsidRPr="007E3776" w:rsidTr="00FE74A8">
        <w:trPr>
          <w:trHeight w:val="2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331FD" w:rsidRPr="00C02F5D" w:rsidRDefault="00A331FD" w:rsidP="006922A2">
            <w:pPr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3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A331FD" w:rsidRDefault="00A331FD" w:rsidP="006922A2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відшкодування витрат підприємствам зв’язку   за надані послуги  пільговим категоріям населення</w:t>
            </w:r>
            <w:r>
              <w:rPr>
                <w:sz w:val="22"/>
                <w:szCs w:val="22"/>
                <w:lang w:val="uk-UA"/>
              </w:rPr>
              <w:t>, згідно Порядку відшкодування, втому числі:</w:t>
            </w:r>
          </w:p>
          <w:p w:rsidR="00A331FD" w:rsidRDefault="00A331FD" w:rsidP="006922A2">
            <w:pPr>
              <w:jc w:val="both"/>
              <w:rPr>
                <w:lang w:val="uk-UA"/>
              </w:rPr>
            </w:pPr>
          </w:p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погашення заборгованості за 2015, 2016 роки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A331FD" w:rsidRPr="00C02F5D" w:rsidRDefault="00A331FD" w:rsidP="006922A2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2,7</w:t>
            </w:r>
          </w:p>
          <w:p w:rsidR="00A331FD" w:rsidRPr="00C02F5D" w:rsidRDefault="00A331FD" w:rsidP="006922A2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15,0</w:t>
            </w: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lang w:val="uk-UA"/>
              </w:rPr>
            </w:pPr>
          </w:p>
          <w:p w:rsidR="00A331FD" w:rsidRPr="00C02F5D" w:rsidRDefault="00A331FD" w:rsidP="006922A2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440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2,7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Default="00A331FD" w:rsidP="006922A2">
            <w:pPr>
              <w:jc w:val="center"/>
              <w:rPr>
                <w:b/>
                <w:lang w:val="uk-UA"/>
              </w:rPr>
            </w:pPr>
          </w:p>
          <w:p w:rsidR="00A331FD" w:rsidRPr="00581C1F" w:rsidRDefault="00A331FD" w:rsidP="006922A2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A331FD" w:rsidRDefault="00A331FD" w:rsidP="00337B3D"/>
    <w:p w:rsidR="00A331FD" w:rsidRDefault="00A331FD" w:rsidP="00337B3D"/>
    <w:tbl>
      <w:tblPr>
        <w:tblW w:w="15763" w:type="dxa"/>
        <w:tblInd w:w="108" w:type="dxa"/>
        <w:tblLayout w:type="fixed"/>
        <w:tblLook w:val="0000"/>
      </w:tblPr>
      <w:tblGrid>
        <w:gridCol w:w="567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A331FD" w:rsidRPr="007E3776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1FD" w:rsidRPr="00C02F5D" w:rsidRDefault="00A331FD" w:rsidP="004F4828">
            <w:pPr>
              <w:rPr>
                <w:lang w:val="uk-UA"/>
              </w:rPr>
            </w:pPr>
            <w:r>
              <w:br w:type="page"/>
            </w:r>
            <w:r w:rsidRPr="00C02F5D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4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Здійснювати відшкодування  витрат</w:t>
            </w:r>
            <w:r w:rsidRPr="00C02F5D">
              <w:rPr>
                <w:sz w:val="22"/>
                <w:szCs w:val="22"/>
                <w:lang w:val="uk-UA"/>
              </w:rPr>
              <w:t xml:space="preserve"> за пільговий проїзд окремих категорій громадян залізничним транспортом загального користування</w:t>
            </w:r>
            <w:r>
              <w:rPr>
                <w:sz w:val="22"/>
                <w:szCs w:val="22"/>
                <w:lang w:val="uk-UA"/>
              </w:rPr>
              <w:t>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both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A331FD" w:rsidRPr="007E3776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1FD" w:rsidRPr="00C02F5D" w:rsidRDefault="00A331FD" w:rsidP="004F4828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331FD" w:rsidRDefault="00A331FD" w:rsidP="004B474D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4F4828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Pr="00C02F5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4F4828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4F482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Default="00A331FD" w:rsidP="004F482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Default="00A331FD" w:rsidP="004F482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Pr="00581C1F" w:rsidRDefault="00A331FD" w:rsidP="004F482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A331FD" w:rsidRPr="00337B3D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1FD" w:rsidRDefault="00A331FD" w:rsidP="00337B3D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331FD" w:rsidRDefault="00A331FD" w:rsidP="005D4313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адресну матеріальну допомогу громадянам Пологівського району для проведення ендопротезування колінного, тазостегнового суглобів та післяопераційної реабілітації, згідно Порядку її надання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331FD" w:rsidRPr="00C02F5D" w:rsidRDefault="00A331FD" w:rsidP="00337B3D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337B3D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337B3D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337B3D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337B3D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337B3D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337B3D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337B3D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337B3D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31FD" w:rsidRDefault="00A331FD" w:rsidP="00337B3D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331FD" w:rsidRDefault="00A331FD" w:rsidP="00337B3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31FD" w:rsidRDefault="00A331FD" w:rsidP="00337B3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31FD" w:rsidRDefault="00A331FD" w:rsidP="00337B3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A331FD" w:rsidRPr="0068062A" w:rsidTr="004F4828">
        <w:tc>
          <w:tcPr>
            <w:tcW w:w="584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696975">
            <w:pPr>
              <w:jc w:val="center"/>
              <w:rPr>
                <w:b/>
                <w:lang w:val="uk-UA"/>
              </w:rPr>
            </w:pPr>
          </w:p>
          <w:p w:rsidR="00A331FD" w:rsidRPr="00C02F5D" w:rsidRDefault="00A331FD" w:rsidP="00696975">
            <w:pPr>
              <w:jc w:val="center"/>
              <w:rPr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Разом</w:t>
            </w:r>
          </w:p>
          <w:p w:rsidR="00A331FD" w:rsidRPr="00C02F5D" w:rsidRDefault="00A331FD" w:rsidP="00696975">
            <w:pPr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69697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6510,1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69697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696975">
            <w:pPr>
              <w:jc w:val="center"/>
              <w:rPr>
                <w:b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69697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6493,1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69697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696975">
            <w:pPr>
              <w:jc w:val="center"/>
              <w:rPr>
                <w:b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69697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69697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A331FD" w:rsidRPr="00C02F5D" w:rsidRDefault="00A331FD" w:rsidP="0069697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331FD" w:rsidRPr="00581C1F" w:rsidRDefault="00A331FD" w:rsidP="0069697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17696,3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1FD" w:rsidRPr="00581C1F" w:rsidRDefault="00A331FD" w:rsidP="0069697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2385,0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1FD" w:rsidRPr="00581C1F" w:rsidRDefault="00A331FD" w:rsidP="0069697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A331FD" w:rsidRDefault="00A331FD" w:rsidP="000A43CA">
      <w:pPr>
        <w:ind w:left="5664" w:firstLine="708"/>
        <w:rPr>
          <w:lang w:val="uk-UA"/>
        </w:rPr>
      </w:pPr>
    </w:p>
    <w:p w:rsidR="00A331FD" w:rsidRDefault="00A331FD" w:rsidP="000A43CA">
      <w:pPr>
        <w:ind w:left="5664" w:firstLine="708"/>
        <w:rPr>
          <w:lang w:val="uk-UA"/>
        </w:rPr>
      </w:pPr>
    </w:p>
    <w:p w:rsidR="00A331FD" w:rsidRDefault="00A331FD" w:rsidP="000A43CA"/>
    <w:p w:rsidR="00A331FD" w:rsidRDefault="00A331FD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</w:t>
      </w:r>
    </w:p>
    <w:p w:rsidR="00A331FD" w:rsidRDefault="00A331FD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населення </w:t>
      </w:r>
    </w:p>
    <w:p w:rsidR="00A331FD" w:rsidRDefault="00A331FD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  <w:t xml:space="preserve">                                                                                                                                                    О.А.Семененко</w:t>
      </w:r>
      <w:r>
        <w:rPr>
          <w:lang w:val="uk-UA"/>
        </w:rPr>
        <w:t xml:space="preserve">                                                       </w:t>
      </w:r>
    </w:p>
    <w:sectPr w:rsidR="00A331FD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1FD" w:rsidRDefault="00A331FD" w:rsidP="003770D8">
      <w:r>
        <w:separator/>
      </w:r>
    </w:p>
  </w:endnote>
  <w:endnote w:type="continuationSeparator" w:id="0">
    <w:p w:rsidR="00A331FD" w:rsidRDefault="00A331FD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1FD" w:rsidRDefault="00A331FD" w:rsidP="003770D8">
      <w:r>
        <w:separator/>
      </w:r>
    </w:p>
  </w:footnote>
  <w:footnote w:type="continuationSeparator" w:id="0">
    <w:p w:rsidR="00A331FD" w:rsidRDefault="00A331FD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2DDE5A12"/>
    <w:multiLevelType w:val="hybridMultilevel"/>
    <w:tmpl w:val="97228324"/>
    <w:lvl w:ilvl="0" w:tplc="FF9466C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305F66D8"/>
    <w:multiLevelType w:val="multilevel"/>
    <w:tmpl w:val="861A061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9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2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B306874"/>
    <w:multiLevelType w:val="hybridMultilevel"/>
    <w:tmpl w:val="0DEC8514"/>
    <w:lvl w:ilvl="0" w:tplc="7CBEFE3C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437A6450"/>
    <w:multiLevelType w:val="multilevel"/>
    <w:tmpl w:val="57024DB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7">
    <w:nsid w:val="44FC4D56"/>
    <w:multiLevelType w:val="hybridMultilevel"/>
    <w:tmpl w:val="0C4E71C6"/>
    <w:lvl w:ilvl="0" w:tplc="8FE01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2473261"/>
    <w:multiLevelType w:val="hybridMultilevel"/>
    <w:tmpl w:val="E2AA470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7EF4029"/>
    <w:multiLevelType w:val="hybridMultilevel"/>
    <w:tmpl w:val="F34AF798"/>
    <w:lvl w:ilvl="0" w:tplc="A1085456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3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4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62F802E7"/>
    <w:multiLevelType w:val="hybridMultilevel"/>
    <w:tmpl w:val="E2AA470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30"/>
  </w:num>
  <w:num w:numId="2">
    <w:abstractNumId w:val="28"/>
  </w:num>
  <w:num w:numId="3">
    <w:abstractNumId w:val="9"/>
  </w:num>
  <w:num w:numId="4">
    <w:abstractNumId w:val="6"/>
  </w:num>
  <w:num w:numId="5">
    <w:abstractNumId w:val="31"/>
  </w:num>
  <w:num w:numId="6">
    <w:abstractNumId w:val="12"/>
  </w:num>
  <w:num w:numId="7">
    <w:abstractNumId w:val="14"/>
  </w:num>
  <w:num w:numId="8">
    <w:abstractNumId w:val="15"/>
  </w:num>
  <w:num w:numId="9">
    <w:abstractNumId w:val="2"/>
  </w:num>
  <w:num w:numId="10">
    <w:abstractNumId w:val="25"/>
  </w:num>
  <w:num w:numId="11">
    <w:abstractNumId w:val="10"/>
  </w:num>
  <w:num w:numId="12">
    <w:abstractNumId w:val="5"/>
  </w:num>
  <w:num w:numId="13">
    <w:abstractNumId w:val="29"/>
  </w:num>
  <w:num w:numId="14">
    <w:abstractNumId w:val="18"/>
  </w:num>
  <w:num w:numId="15">
    <w:abstractNumId w:val="20"/>
  </w:num>
  <w:num w:numId="16">
    <w:abstractNumId w:val="24"/>
  </w:num>
  <w:num w:numId="17">
    <w:abstractNumId w:val="11"/>
  </w:num>
  <w:num w:numId="18">
    <w:abstractNumId w:val="3"/>
  </w:num>
  <w:num w:numId="19">
    <w:abstractNumId w:val="22"/>
  </w:num>
  <w:num w:numId="20">
    <w:abstractNumId w:val="27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9"/>
  </w:num>
  <w:num w:numId="25">
    <w:abstractNumId w:val="13"/>
  </w:num>
  <w:num w:numId="26">
    <w:abstractNumId w:val="23"/>
  </w:num>
  <w:num w:numId="27">
    <w:abstractNumId w:val="8"/>
  </w:num>
  <w:num w:numId="28">
    <w:abstractNumId w:val="7"/>
  </w:num>
  <w:num w:numId="29">
    <w:abstractNumId w:val="26"/>
  </w:num>
  <w:num w:numId="30">
    <w:abstractNumId w:val="17"/>
  </w:num>
  <w:num w:numId="31">
    <w:abstractNumId w:val="16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24A00"/>
    <w:rsid w:val="000316D5"/>
    <w:rsid w:val="0003285C"/>
    <w:rsid w:val="00037CA9"/>
    <w:rsid w:val="0006176A"/>
    <w:rsid w:val="00061ED6"/>
    <w:rsid w:val="00062FEE"/>
    <w:rsid w:val="000659B6"/>
    <w:rsid w:val="00071671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5DCB"/>
    <w:rsid w:val="0010208E"/>
    <w:rsid w:val="00112B90"/>
    <w:rsid w:val="001148B4"/>
    <w:rsid w:val="00123158"/>
    <w:rsid w:val="0015402E"/>
    <w:rsid w:val="00160C9E"/>
    <w:rsid w:val="00170E47"/>
    <w:rsid w:val="00171BA8"/>
    <w:rsid w:val="00172CBF"/>
    <w:rsid w:val="00181C17"/>
    <w:rsid w:val="0018263C"/>
    <w:rsid w:val="0018300B"/>
    <w:rsid w:val="00197AEF"/>
    <w:rsid w:val="001A16CD"/>
    <w:rsid w:val="001A67E6"/>
    <w:rsid w:val="001B05C3"/>
    <w:rsid w:val="001B3292"/>
    <w:rsid w:val="001B73B3"/>
    <w:rsid w:val="001C49A9"/>
    <w:rsid w:val="001E2BD5"/>
    <w:rsid w:val="001F022D"/>
    <w:rsid w:val="001F30EB"/>
    <w:rsid w:val="00207A9C"/>
    <w:rsid w:val="00223190"/>
    <w:rsid w:val="00230882"/>
    <w:rsid w:val="002345AC"/>
    <w:rsid w:val="00241E5B"/>
    <w:rsid w:val="00246412"/>
    <w:rsid w:val="00246B74"/>
    <w:rsid w:val="00253A94"/>
    <w:rsid w:val="00266F34"/>
    <w:rsid w:val="0027027B"/>
    <w:rsid w:val="0027066F"/>
    <w:rsid w:val="00273D47"/>
    <w:rsid w:val="00280AAA"/>
    <w:rsid w:val="00282AE3"/>
    <w:rsid w:val="00287573"/>
    <w:rsid w:val="002A1048"/>
    <w:rsid w:val="002C4881"/>
    <w:rsid w:val="002D123C"/>
    <w:rsid w:val="002D5B86"/>
    <w:rsid w:val="002E01FD"/>
    <w:rsid w:val="002F1934"/>
    <w:rsid w:val="003013E3"/>
    <w:rsid w:val="0030367C"/>
    <w:rsid w:val="00305B4D"/>
    <w:rsid w:val="0031563B"/>
    <w:rsid w:val="00321A73"/>
    <w:rsid w:val="00334349"/>
    <w:rsid w:val="00335975"/>
    <w:rsid w:val="00337B3D"/>
    <w:rsid w:val="00351F96"/>
    <w:rsid w:val="00353B3B"/>
    <w:rsid w:val="003565F5"/>
    <w:rsid w:val="0036679E"/>
    <w:rsid w:val="00366A2A"/>
    <w:rsid w:val="0037075F"/>
    <w:rsid w:val="00370E7A"/>
    <w:rsid w:val="003726BA"/>
    <w:rsid w:val="003770D8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D4DD4"/>
    <w:rsid w:val="003E1AF4"/>
    <w:rsid w:val="003E3FD8"/>
    <w:rsid w:val="003E5C9C"/>
    <w:rsid w:val="003F542B"/>
    <w:rsid w:val="00410042"/>
    <w:rsid w:val="00421EFB"/>
    <w:rsid w:val="004340A7"/>
    <w:rsid w:val="00442787"/>
    <w:rsid w:val="004441EC"/>
    <w:rsid w:val="00444383"/>
    <w:rsid w:val="00445E0A"/>
    <w:rsid w:val="00447A7B"/>
    <w:rsid w:val="0045298F"/>
    <w:rsid w:val="00454488"/>
    <w:rsid w:val="00454C89"/>
    <w:rsid w:val="004562CD"/>
    <w:rsid w:val="0046042F"/>
    <w:rsid w:val="00477343"/>
    <w:rsid w:val="00484FE7"/>
    <w:rsid w:val="0049164F"/>
    <w:rsid w:val="00492737"/>
    <w:rsid w:val="00494D29"/>
    <w:rsid w:val="004A4295"/>
    <w:rsid w:val="004B474D"/>
    <w:rsid w:val="004C6F62"/>
    <w:rsid w:val="004D352B"/>
    <w:rsid w:val="004F2581"/>
    <w:rsid w:val="004F333A"/>
    <w:rsid w:val="004F4828"/>
    <w:rsid w:val="0050094B"/>
    <w:rsid w:val="00501BFA"/>
    <w:rsid w:val="00507D70"/>
    <w:rsid w:val="00512153"/>
    <w:rsid w:val="00514922"/>
    <w:rsid w:val="00523479"/>
    <w:rsid w:val="00526EBE"/>
    <w:rsid w:val="0053014B"/>
    <w:rsid w:val="00530244"/>
    <w:rsid w:val="00531771"/>
    <w:rsid w:val="00534A8F"/>
    <w:rsid w:val="0053742E"/>
    <w:rsid w:val="00554169"/>
    <w:rsid w:val="00563502"/>
    <w:rsid w:val="0056463E"/>
    <w:rsid w:val="00581C1F"/>
    <w:rsid w:val="00586C37"/>
    <w:rsid w:val="00594C97"/>
    <w:rsid w:val="00597FEF"/>
    <w:rsid w:val="005A1B3A"/>
    <w:rsid w:val="005B0C85"/>
    <w:rsid w:val="005B737E"/>
    <w:rsid w:val="005C2C0D"/>
    <w:rsid w:val="005D4313"/>
    <w:rsid w:val="005D69FA"/>
    <w:rsid w:val="005E7517"/>
    <w:rsid w:val="005F5EBB"/>
    <w:rsid w:val="00614989"/>
    <w:rsid w:val="00614C59"/>
    <w:rsid w:val="006258E6"/>
    <w:rsid w:val="00630C8F"/>
    <w:rsid w:val="00635D6C"/>
    <w:rsid w:val="006416D2"/>
    <w:rsid w:val="0064500F"/>
    <w:rsid w:val="006477E9"/>
    <w:rsid w:val="006510B3"/>
    <w:rsid w:val="00653688"/>
    <w:rsid w:val="00665279"/>
    <w:rsid w:val="006661CF"/>
    <w:rsid w:val="00672887"/>
    <w:rsid w:val="0068062A"/>
    <w:rsid w:val="0068239C"/>
    <w:rsid w:val="00682FB1"/>
    <w:rsid w:val="006922A2"/>
    <w:rsid w:val="0069457C"/>
    <w:rsid w:val="006952BB"/>
    <w:rsid w:val="006958DF"/>
    <w:rsid w:val="00696975"/>
    <w:rsid w:val="006D0797"/>
    <w:rsid w:val="006D7890"/>
    <w:rsid w:val="006E06DA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07B4D"/>
    <w:rsid w:val="00716B58"/>
    <w:rsid w:val="00727E2B"/>
    <w:rsid w:val="0073471D"/>
    <w:rsid w:val="00743440"/>
    <w:rsid w:val="007520B3"/>
    <w:rsid w:val="0075582B"/>
    <w:rsid w:val="00764ED1"/>
    <w:rsid w:val="00766A9B"/>
    <w:rsid w:val="0077148E"/>
    <w:rsid w:val="0077289A"/>
    <w:rsid w:val="007B2588"/>
    <w:rsid w:val="007C1CC7"/>
    <w:rsid w:val="007C6DDA"/>
    <w:rsid w:val="007D0BFA"/>
    <w:rsid w:val="007D6157"/>
    <w:rsid w:val="007E3776"/>
    <w:rsid w:val="007E7908"/>
    <w:rsid w:val="00803127"/>
    <w:rsid w:val="0080633A"/>
    <w:rsid w:val="00807430"/>
    <w:rsid w:val="00812576"/>
    <w:rsid w:val="008264A8"/>
    <w:rsid w:val="0083447B"/>
    <w:rsid w:val="00834F20"/>
    <w:rsid w:val="00835EEC"/>
    <w:rsid w:val="00836A99"/>
    <w:rsid w:val="00851686"/>
    <w:rsid w:val="00852654"/>
    <w:rsid w:val="00862795"/>
    <w:rsid w:val="008711CF"/>
    <w:rsid w:val="0087138A"/>
    <w:rsid w:val="00873112"/>
    <w:rsid w:val="00874E07"/>
    <w:rsid w:val="00882C27"/>
    <w:rsid w:val="00896FE0"/>
    <w:rsid w:val="008B2DA5"/>
    <w:rsid w:val="008B47D5"/>
    <w:rsid w:val="008B5DE6"/>
    <w:rsid w:val="008D3EA9"/>
    <w:rsid w:val="008E007F"/>
    <w:rsid w:val="008F05E8"/>
    <w:rsid w:val="008F1654"/>
    <w:rsid w:val="008F6732"/>
    <w:rsid w:val="009143B1"/>
    <w:rsid w:val="00915C15"/>
    <w:rsid w:val="00920661"/>
    <w:rsid w:val="009269D5"/>
    <w:rsid w:val="00926A17"/>
    <w:rsid w:val="009355EC"/>
    <w:rsid w:val="009402CB"/>
    <w:rsid w:val="00946596"/>
    <w:rsid w:val="00962579"/>
    <w:rsid w:val="00974D2F"/>
    <w:rsid w:val="0099637E"/>
    <w:rsid w:val="0099661A"/>
    <w:rsid w:val="009B4BFD"/>
    <w:rsid w:val="009B6758"/>
    <w:rsid w:val="009B7729"/>
    <w:rsid w:val="00A0025C"/>
    <w:rsid w:val="00A0765A"/>
    <w:rsid w:val="00A2136C"/>
    <w:rsid w:val="00A2317D"/>
    <w:rsid w:val="00A23650"/>
    <w:rsid w:val="00A270ED"/>
    <w:rsid w:val="00A331FD"/>
    <w:rsid w:val="00A43B44"/>
    <w:rsid w:val="00A503EE"/>
    <w:rsid w:val="00A54F86"/>
    <w:rsid w:val="00A5518E"/>
    <w:rsid w:val="00A64483"/>
    <w:rsid w:val="00A66A23"/>
    <w:rsid w:val="00A8069E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603E1"/>
    <w:rsid w:val="00B6147C"/>
    <w:rsid w:val="00B6606D"/>
    <w:rsid w:val="00B67D86"/>
    <w:rsid w:val="00B70BAC"/>
    <w:rsid w:val="00B82FE9"/>
    <w:rsid w:val="00B92BA0"/>
    <w:rsid w:val="00B92CF9"/>
    <w:rsid w:val="00BB4896"/>
    <w:rsid w:val="00BC1178"/>
    <w:rsid w:val="00BC558B"/>
    <w:rsid w:val="00BC571A"/>
    <w:rsid w:val="00BD0AEC"/>
    <w:rsid w:val="00BD26DC"/>
    <w:rsid w:val="00BE603E"/>
    <w:rsid w:val="00C02F5D"/>
    <w:rsid w:val="00C05EE7"/>
    <w:rsid w:val="00C120B3"/>
    <w:rsid w:val="00C13107"/>
    <w:rsid w:val="00C16D8F"/>
    <w:rsid w:val="00C24CC4"/>
    <w:rsid w:val="00C46948"/>
    <w:rsid w:val="00C5373B"/>
    <w:rsid w:val="00C61124"/>
    <w:rsid w:val="00C65138"/>
    <w:rsid w:val="00C733C3"/>
    <w:rsid w:val="00C82D9D"/>
    <w:rsid w:val="00C83569"/>
    <w:rsid w:val="00C853A9"/>
    <w:rsid w:val="00C8620A"/>
    <w:rsid w:val="00C958B6"/>
    <w:rsid w:val="00CB1127"/>
    <w:rsid w:val="00CB71C2"/>
    <w:rsid w:val="00CB7220"/>
    <w:rsid w:val="00CC0C90"/>
    <w:rsid w:val="00CC5139"/>
    <w:rsid w:val="00CE1EA7"/>
    <w:rsid w:val="00CE22EC"/>
    <w:rsid w:val="00CE2B64"/>
    <w:rsid w:val="00CE7B62"/>
    <w:rsid w:val="00CF4FDB"/>
    <w:rsid w:val="00D25C25"/>
    <w:rsid w:val="00D34011"/>
    <w:rsid w:val="00D354BF"/>
    <w:rsid w:val="00D36FFB"/>
    <w:rsid w:val="00D4219F"/>
    <w:rsid w:val="00D50937"/>
    <w:rsid w:val="00D54F3B"/>
    <w:rsid w:val="00D837AA"/>
    <w:rsid w:val="00D93809"/>
    <w:rsid w:val="00D93E6E"/>
    <w:rsid w:val="00DA04C1"/>
    <w:rsid w:val="00DB6128"/>
    <w:rsid w:val="00DC30D7"/>
    <w:rsid w:val="00DD1A99"/>
    <w:rsid w:val="00E009B2"/>
    <w:rsid w:val="00E027BE"/>
    <w:rsid w:val="00E07412"/>
    <w:rsid w:val="00E108AB"/>
    <w:rsid w:val="00E179F8"/>
    <w:rsid w:val="00E26CD7"/>
    <w:rsid w:val="00E34228"/>
    <w:rsid w:val="00E37557"/>
    <w:rsid w:val="00E5076B"/>
    <w:rsid w:val="00E7276A"/>
    <w:rsid w:val="00E80E8D"/>
    <w:rsid w:val="00E83AC7"/>
    <w:rsid w:val="00E83F75"/>
    <w:rsid w:val="00E84513"/>
    <w:rsid w:val="00E85F7A"/>
    <w:rsid w:val="00E97B44"/>
    <w:rsid w:val="00EA4021"/>
    <w:rsid w:val="00EA4BBC"/>
    <w:rsid w:val="00EA78D7"/>
    <w:rsid w:val="00EB537E"/>
    <w:rsid w:val="00EB7EAB"/>
    <w:rsid w:val="00EC36F6"/>
    <w:rsid w:val="00EC4B61"/>
    <w:rsid w:val="00EC6D7B"/>
    <w:rsid w:val="00ED11BD"/>
    <w:rsid w:val="00EE1867"/>
    <w:rsid w:val="00EE5C1A"/>
    <w:rsid w:val="00EF4A08"/>
    <w:rsid w:val="00EF740E"/>
    <w:rsid w:val="00F04FB6"/>
    <w:rsid w:val="00F1395D"/>
    <w:rsid w:val="00F166DC"/>
    <w:rsid w:val="00F2536C"/>
    <w:rsid w:val="00F26A8F"/>
    <w:rsid w:val="00F35349"/>
    <w:rsid w:val="00F5377F"/>
    <w:rsid w:val="00F56A0B"/>
    <w:rsid w:val="00F56A84"/>
    <w:rsid w:val="00F66164"/>
    <w:rsid w:val="00F70F65"/>
    <w:rsid w:val="00F717ED"/>
    <w:rsid w:val="00F755AA"/>
    <w:rsid w:val="00F76D32"/>
    <w:rsid w:val="00F7750F"/>
    <w:rsid w:val="00F813D1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C7F47"/>
    <w:rsid w:val="00FD4E93"/>
    <w:rsid w:val="00FE157D"/>
    <w:rsid w:val="00FE2876"/>
    <w:rsid w:val="00FE54D4"/>
    <w:rsid w:val="00FE74A8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26A8F"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val="ru-RU" w:eastAsia="ru-RU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lang w:val="uk-UA"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lang w:val="uk-UA"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A54F8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A54F86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03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3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1262</TotalTime>
  <Pages>8</Pages>
  <Words>8212</Words>
  <Characters>4682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54</cp:revision>
  <cp:lastPrinted>2019-01-16T14:02:00Z</cp:lastPrinted>
  <dcterms:created xsi:type="dcterms:W3CDTF">2017-08-22T07:24:00Z</dcterms:created>
  <dcterms:modified xsi:type="dcterms:W3CDTF">2019-02-01T08:29:00Z</dcterms:modified>
</cp:coreProperties>
</file>